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5C" w:rsidRPr="00AB3854" w:rsidRDefault="007B295C" w:rsidP="00D658B3">
      <w:pPr>
        <w:spacing w:after="0"/>
        <w:jc w:val="right"/>
      </w:pPr>
      <w:r w:rsidRPr="00AB3854">
        <w:t>Приложение 4</w:t>
      </w:r>
    </w:p>
    <w:p w:rsidR="007B295C" w:rsidRPr="00AB3854" w:rsidRDefault="007B295C" w:rsidP="00D658B3">
      <w:pPr>
        <w:spacing w:after="0"/>
        <w:jc w:val="right"/>
      </w:pPr>
      <w:r w:rsidRPr="00AB3854">
        <w:t>к решению Думы города Пыть-Яха</w:t>
      </w:r>
    </w:p>
    <w:p w:rsidR="007B295C" w:rsidRPr="00AB3854" w:rsidRDefault="007B295C" w:rsidP="00894778">
      <w:pPr>
        <w:spacing w:after="0"/>
        <w:jc w:val="right"/>
      </w:pPr>
      <w:r w:rsidRPr="00AB3854">
        <w:t>от</w:t>
      </w:r>
      <w:r>
        <w:t xml:space="preserve"> 10.12.2021</w:t>
      </w:r>
      <w:r w:rsidRPr="00AB3854">
        <w:t xml:space="preserve"> №</w:t>
      </w:r>
      <w:r>
        <w:t xml:space="preserve"> 33</w:t>
      </w:r>
      <w:r w:rsidRPr="00AB3854">
        <w:t xml:space="preserve"> </w:t>
      </w:r>
    </w:p>
    <w:p w:rsidR="007B295C" w:rsidRPr="00AB3854" w:rsidRDefault="007B295C" w:rsidP="00894778">
      <w:pPr>
        <w:spacing w:after="0"/>
        <w:jc w:val="center"/>
      </w:pPr>
    </w:p>
    <w:p w:rsidR="007B295C" w:rsidRPr="00AB3854" w:rsidRDefault="007B295C" w:rsidP="00894778">
      <w:pPr>
        <w:spacing w:after="0"/>
        <w:jc w:val="center"/>
      </w:pPr>
      <w:r w:rsidRPr="00AB3854">
        <w:t xml:space="preserve">Показатели исполнения города Пыть-Яха за 9 месяцев 2021 года </w:t>
      </w:r>
    </w:p>
    <w:p w:rsidR="007B295C" w:rsidRPr="00AB3854" w:rsidRDefault="007B295C" w:rsidP="00894778">
      <w:pPr>
        <w:spacing w:after="0"/>
        <w:jc w:val="center"/>
      </w:pPr>
      <w:r w:rsidRPr="00AB3854">
        <w:t>по источникам внутреннего финансирования дефицита бюджета города Пыть-Яха</w:t>
      </w:r>
    </w:p>
    <w:p w:rsidR="007B295C" w:rsidRPr="00AB3854" w:rsidRDefault="007B295C" w:rsidP="00894778">
      <w:pPr>
        <w:spacing w:after="0"/>
        <w:jc w:val="center"/>
      </w:pPr>
    </w:p>
    <w:p w:rsidR="007B295C" w:rsidRPr="00AB3854" w:rsidRDefault="007B295C" w:rsidP="00894778">
      <w:pPr>
        <w:spacing w:after="0"/>
        <w:ind w:right="-2"/>
        <w:jc w:val="right"/>
      </w:pPr>
      <w:r w:rsidRPr="00AB3854">
        <w:t>(рублей)</w:t>
      </w:r>
    </w:p>
    <w:tbl>
      <w:tblPr>
        <w:tblW w:w="5005" w:type="pct"/>
        <w:tblLook w:val="00A0"/>
      </w:tblPr>
      <w:tblGrid>
        <w:gridCol w:w="4578"/>
        <w:gridCol w:w="2376"/>
        <w:gridCol w:w="1738"/>
        <w:gridCol w:w="1738"/>
      </w:tblGrid>
      <w:tr w:rsidR="007B295C" w:rsidRPr="00096B38" w:rsidTr="00894778">
        <w:trPr>
          <w:cantSplit/>
          <w:trHeight w:val="1359"/>
          <w:tblHeader/>
        </w:trPr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8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8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7B295C" w:rsidRPr="00096B38" w:rsidTr="00894778">
        <w:trPr>
          <w:cantSplit/>
          <w:trHeight w:val="276"/>
          <w:tblHeader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794 701 057,65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16 305 367,40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114 238 628,04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-68 800 000,00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Кредиты кредитных организаций в</w:t>
            </w:r>
            <w:bookmarkStart w:id="0" w:name="_GoBack"/>
            <w:bookmarkEnd w:id="0"/>
            <w:r w:rsidRPr="00096B38">
              <w:rPr>
                <w:color w:val="000000"/>
                <w:sz w:val="20"/>
                <w:szCs w:val="20"/>
                <w:lang w:eastAsia="ru-RU"/>
              </w:rPr>
              <w:t xml:space="preserve">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000 01020000000000000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118 338 628,04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000 01020000000000700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000 01020000040000710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000 01020000000000800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000 01020000040000810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11 200 000,00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000 01030100000000000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11 200 000,00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000 01030100000000700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000 01030100040000710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000 01030100000000800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</w:tr>
      <w:tr w:rsidR="007B295C" w:rsidRPr="00096B3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000 01030100040000810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7B295C" w:rsidRPr="00096B38" w:rsidTr="00894778">
        <w:trPr>
          <w:trHeight w:val="6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85 105 367,40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85 105 367,40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000 01050201040000510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7B295C" w:rsidRPr="00096B3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7B295C" w:rsidRPr="00096B38" w:rsidTr="00894778">
        <w:trPr>
          <w:trHeight w:val="276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5C" w:rsidRPr="00096B38" w:rsidRDefault="007B295C" w:rsidP="004C5B92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000 01050201040000610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B295C" w:rsidRPr="00096B38" w:rsidRDefault="007B295C" w:rsidP="004C5B92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96B38">
              <w:rPr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</w:tbl>
    <w:p w:rsidR="007B295C" w:rsidRPr="008C4AB1" w:rsidRDefault="007B295C" w:rsidP="00D75416">
      <w:pPr>
        <w:spacing w:after="0"/>
        <w:rPr>
          <w:sz w:val="20"/>
        </w:rPr>
      </w:pPr>
    </w:p>
    <w:sectPr w:rsidR="007B295C" w:rsidRPr="008C4AB1" w:rsidSect="00AB3854">
      <w:headerReference w:type="default" r:id="rId6"/>
      <w:pgSz w:w="11906" w:h="16838"/>
      <w:pgMar w:top="567" w:right="851" w:bottom="567" w:left="851" w:header="567" w:footer="567" w:gutter="0"/>
      <w:pgNumType w:start="88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95C" w:rsidRDefault="007B295C" w:rsidP="00D658B3">
      <w:pPr>
        <w:spacing w:after="0"/>
      </w:pPr>
      <w:r>
        <w:separator/>
      </w:r>
    </w:p>
  </w:endnote>
  <w:endnote w:type="continuationSeparator" w:id="0">
    <w:p w:rsidR="007B295C" w:rsidRDefault="007B295C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95C" w:rsidRDefault="007B295C" w:rsidP="00D658B3">
      <w:pPr>
        <w:spacing w:after="0"/>
      </w:pPr>
      <w:r>
        <w:separator/>
      </w:r>
    </w:p>
  </w:footnote>
  <w:footnote w:type="continuationSeparator" w:id="0">
    <w:p w:rsidR="007B295C" w:rsidRDefault="007B295C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95C" w:rsidRPr="00AB3854" w:rsidRDefault="007B295C" w:rsidP="005B2242">
    <w:pPr>
      <w:pStyle w:val="Header"/>
      <w:spacing w:after="240"/>
      <w:jc w:val="right"/>
      <w:rPr>
        <w:sz w:val="24"/>
        <w:szCs w:val="24"/>
      </w:rPr>
    </w:pPr>
    <w:r w:rsidRPr="00AB3854">
      <w:rPr>
        <w:sz w:val="24"/>
        <w:szCs w:val="24"/>
      </w:rPr>
      <w:fldChar w:fldCharType="begin"/>
    </w:r>
    <w:r w:rsidRPr="00AB3854">
      <w:rPr>
        <w:sz w:val="24"/>
        <w:szCs w:val="24"/>
      </w:rPr>
      <w:instrText>PAGE   \* MERGEFORMAT</w:instrText>
    </w:r>
    <w:r w:rsidRPr="00AB3854">
      <w:rPr>
        <w:sz w:val="24"/>
        <w:szCs w:val="24"/>
      </w:rPr>
      <w:fldChar w:fldCharType="separate"/>
    </w:r>
    <w:r>
      <w:rPr>
        <w:noProof/>
        <w:sz w:val="24"/>
        <w:szCs w:val="24"/>
      </w:rPr>
      <w:t>89</w:t>
    </w:r>
    <w:r w:rsidRPr="00AB3854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24141"/>
    <w:rsid w:val="00096B38"/>
    <w:rsid w:val="000E3A07"/>
    <w:rsid w:val="0017772F"/>
    <w:rsid w:val="002708B2"/>
    <w:rsid w:val="002E3DDB"/>
    <w:rsid w:val="003D3A88"/>
    <w:rsid w:val="004B0BE1"/>
    <w:rsid w:val="004C5B92"/>
    <w:rsid w:val="004F4E5B"/>
    <w:rsid w:val="00505F69"/>
    <w:rsid w:val="005B2242"/>
    <w:rsid w:val="005B6B01"/>
    <w:rsid w:val="005F7037"/>
    <w:rsid w:val="0061573A"/>
    <w:rsid w:val="006A78AF"/>
    <w:rsid w:val="006D4972"/>
    <w:rsid w:val="00724F36"/>
    <w:rsid w:val="00764A84"/>
    <w:rsid w:val="00780524"/>
    <w:rsid w:val="007B295C"/>
    <w:rsid w:val="007D6701"/>
    <w:rsid w:val="0080408A"/>
    <w:rsid w:val="00815908"/>
    <w:rsid w:val="008825D6"/>
    <w:rsid w:val="00894778"/>
    <w:rsid w:val="00895056"/>
    <w:rsid w:val="008A0648"/>
    <w:rsid w:val="008C4AB1"/>
    <w:rsid w:val="008D3657"/>
    <w:rsid w:val="008D7755"/>
    <w:rsid w:val="00924290"/>
    <w:rsid w:val="00966CD1"/>
    <w:rsid w:val="009C1D80"/>
    <w:rsid w:val="00A0512B"/>
    <w:rsid w:val="00A43D25"/>
    <w:rsid w:val="00A45870"/>
    <w:rsid w:val="00AB3854"/>
    <w:rsid w:val="00AD0C27"/>
    <w:rsid w:val="00B11A72"/>
    <w:rsid w:val="00BB32C3"/>
    <w:rsid w:val="00C03103"/>
    <w:rsid w:val="00C11436"/>
    <w:rsid w:val="00C81B5A"/>
    <w:rsid w:val="00CD04DF"/>
    <w:rsid w:val="00CD71D9"/>
    <w:rsid w:val="00CF14F2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  <w:rsid w:val="00FD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4F4E5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4F4E5B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4F4E5B"/>
    <w:pPr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72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506</Words>
  <Characters>2889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2021-12-10T11:20:00Z</cp:lastPrinted>
  <dcterms:created xsi:type="dcterms:W3CDTF">2021-12-09T11:27:00Z</dcterms:created>
  <dcterms:modified xsi:type="dcterms:W3CDTF">2021-12-10T11:21:00Z</dcterms:modified>
</cp:coreProperties>
</file>